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5C05A" w14:textId="3FFC7DD4" w:rsidR="006B2F86" w:rsidRDefault="00025223" w:rsidP="00E71FC3">
      <w:pPr>
        <w:pStyle w:val="NoSpacing"/>
      </w:pPr>
      <w:r>
        <w:rPr>
          <w:u w:val="single"/>
        </w:rPr>
        <w:t>Thomas YOUNG</w:t>
      </w:r>
      <w:r>
        <w:t xml:space="preserve">      (fl.1422-3)</w:t>
      </w:r>
    </w:p>
    <w:p w14:paraId="6A942268" w14:textId="16437D29" w:rsidR="00025223" w:rsidRDefault="00025223" w:rsidP="00E71FC3">
      <w:pPr>
        <w:pStyle w:val="NoSpacing"/>
      </w:pPr>
      <w:r>
        <w:t xml:space="preserve">Rector of </w:t>
      </w:r>
      <w:proofErr w:type="spellStart"/>
      <w:r>
        <w:t>St.George’s</w:t>
      </w:r>
      <w:proofErr w:type="spellEnd"/>
      <w:r>
        <w:t xml:space="preserve"> Church, </w:t>
      </w:r>
      <w:proofErr w:type="spellStart"/>
      <w:r>
        <w:t>Shimpling</w:t>
      </w:r>
      <w:proofErr w:type="spellEnd"/>
      <w:r>
        <w:t>, Norfolk.</w:t>
      </w:r>
    </w:p>
    <w:p w14:paraId="362543C5" w14:textId="4EA5A70B" w:rsidR="00025223" w:rsidRDefault="00025223" w:rsidP="00E71FC3">
      <w:pPr>
        <w:pStyle w:val="NoSpacing"/>
      </w:pPr>
    </w:p>
    <w:p w14:paraId="44063FF7" w14:textId="3ED0C0F2" w:rsidR="00025223" w:rsidRDefault="00025223" w:rsidP="00E71FC3">
      <w:pPr>
        <w:pStyle w:val="NoSpacing"/>
      </w:pPr>
    </w:p>
    <w:p w14:paraId="6986D210" w14:textId="3E2652C5" w:rsidR="00025223" w:rsidRDefault="00025223" w:rsidP="00E71FC3">
      <w:pPr>
        <w:pStyle w:val="NoSpacing"/>
      </w:pPr>
      <w:r>
        <w:t xml:space="preserve">  6 Mar.1422</w:t>
      </w:r>
      <w:r>
        <w:tab/>
        <w:t>He became Rector.</w:t>
      </w:r>
    </w:p>
    <w:p w14:paraId="7432144E" w14:textId="54740DFF" w:rsidR="00025223" w:rsidRDefault="00025223" w:rsidP="00025223">
      <w:pPr>
        <w:pStyle w:val="NoSpacing"/>
        <w:ind w:left="1440"/>
        <w:rPr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(Francis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Hundred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of Diss: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Shimpling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1805), pp. 154-161.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http://www.british-history.ac.uk/topographical-hist-norfolk/vol1/pp154-161 [accessed 3 November 2019].</w:t>
      </w:r>
      <w:r>
        <w:rPr>
          <w:color w:val="333333"/>
          <w:shd w:val="clear" w:color="auto" w:fill="FFFFFF"/>
        </w:rPr>
        <w:t>)</w:t>
      </w:r>
    </w:p>
    <w:p w14:paraId="0349E3A1" w14:textId="2CDCCF6E" w:rsidR="00025223" w:rsidRPr="00025223" w:rsidRDefault="00025223" w:rsidP="00025223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22 Mar.1423</w:t>
      </w:r>
      <w:r>
        <w:rPr>
          <w:color w:val="333333"/>
          <w:shd w:val="clear" w:color="auto" w:fill="FFFFFF"/>
        </w:rPr>
        <w:tab/>
        <w:t>He had resigned by this date.  (ibid.)</w:t>
      </w:r>
      <w:bookmarkStart w:id="0" w:name="_GoBack"/>
      <w:bookmarkEnd w:id="0"/>
    </w:p>
    <w:p w14:paraId="7C664B64" w14:textId="77777777" w:rsidR="00025223" w:rsidRDefault="00025223" w:rsidP="00025223">
      <w:pPr>
        <w:pStyle w:val="NoSpacing"/>
        <w:rPr>
          <w:color w:val="333333"/>
          <w:shd w:val="clear" w:color="auto" w:fill="FFFFFF"/>
        </w:rPr>
      </w:pPr>
    </w:p>
    <w:p w14:paraId="4041F3F0" w14:textId="77777777" w:rsidR="00025223" w:rsidRDefault="00025223" w:rsidP="00025223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3D3824EA" w14:textId="77777777" w:rsidR="00025223" w:rsidRDefault="00025223" w:rsidP="00025223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2DECFFF9" w14:textId="77777777" w:rsidR="00025223" w:rsidRPr="007767BA" w:rsidRDefault="00025223" w:rsidP="00025223">
      <w:pPr>
        <w:pStyle w:val="NoSpacing"/>
      </w:pPr>
      <w:r>
        <w:rPr>
          <w:color w:val="333333"/>
          <w:shd w:val="clear" w:color="auto" w:fill="FFFFFF"/>
        </w:rPr>
        <w:t>3 November 2019</w:t>
      </w:r>
    </w:p>
    <w:p w14:paraId="5F421B3E" w14:textId="7BF4AA31" w:rsidR="00025223" w:rsidRPr="00025223" w:rsidRDefault="00025223" w:rsidP="00E71FC3">
      <w:pPr>
        <w:pStyle w:val="NoSpacing"/>
      </w:pPr>
    </w:p>
    <w:sectPr w:rsidR="00025223" w:rsidRPr="000252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8322B" w14:textId="77777777" w:rsidR="00025223" w:rsidRDefault="00025223" w:rsidP="00E71FC3">
      <w:pPr>
        <w:spacing w:after="0" w:line="240" w:lineRule="auto"/>
      </w:pPr>
      <w:r>
        <w:separator/>
      </w:r>
    </w:p>
  </w:endnote>
  <w:endnote w:type="continuationSeparator" w:id="0">
    <w:p w14:paraId="5088A54A" w14:textId="77777777" w:rsidR="00025223" w:rsidRDefault="000252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DA1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242F0" w14:textId="77777777" w:rsidR="00025223" w:rsidRDefault="00025223" w:rsidP="00E71FC3">
      <w:pPr>
        <w:spacing w:after="0" w:line="240" w:lineRule="auto"/>
      </w:pPr>
      <w:r>
        <w:separator/>
      </w:r>
    </w:p>
  </w:footnote>
  <w:footnote w:type="continuationSeparator" w:id="0">
    <w:p w14:paraId="7D5402C6" w14:textId="77777777" w:rsidR="00025223" w:rsidRDefault="000252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223"/>
    <w:rsid w:val="000252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FA351"/>
  <w15:chartTrackingRefBased/>
  <w15:docId w15:val="{D0597FB8-570E-4A4C-9A00-024F552B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0252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2019-11-03T16:46:00Z</dcterms:created>
  <dcterms:modified xsi:type="dcterms:W3CDTF">2019-11-03T16:50:00Z</dcterms:modified>
</cp:coreProperties>
</file>